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21AC1" w14:textId="77777777" w:rsidR="00A57009" w:rsidRDefault="00A57009" w:rsidP="00BB5C4F">
      <w:r>
        <w:separator/>
      </w:r>
    </w:p>
  </w:endnote>
  <w:endnote w:type="continuationSeparator" w:id="0">
    <w:p w14:paraId="79594566" w14:textId="77777777" w:rsidR="00A57009" w:rsidRDefault="00A57009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F2D5B" w14:textId="77777777" w:rsidR="00A57009" w:rsidRDefault="00A57009" w:rsidP="00BB5C4F">
      <w:r>
        <w:separator/>
      </w:r>
    </w:p>
  </w:footnote>
  <w:footnote w:type="continuationSeparator" w:id="0">
    <w:p w14:paraId="5746D4C2" w14:textId="77777777" w:rsidR="00A57009" w:rsidRDefault="00A57009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C0FBD" w14:textId="77777777" w:rsidR="00CB50C8" w:rsidRDefault="00CB50C8" w:rsidP="00CB50C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DRUGA OSNOVNA ŠOLA SLOVENJ GRADEC</w:t>
    </w:r>
  </w:p>
  <w:p w14:paraId="61049D40" w14:textId="77777777" w:rsidR="00CB50C8" w:rsidRDefault="00CB50C8" w:rsidP="00CB50C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Kopališča 29</w:t>
    </w:r>
  </w:p>
  <w:p w14:paraId="303AAB15" w14:textId="0911870E" w:rsidR="006E2399" w:rsidRPr="00094740" w:rsidRDefault="00CB50C8" w:rsidP="00CB50C8">
    <w:pPr>
      <w:pStyle w:val="Header"/>
      <w:jc w:val="center"/>
    </w:pPr>
    <w:r>
      <w:rPr>
        <w:rFonts w:asciiTheme="majorHAnsi" w:hAnsiTheme="majorHAnsi" w:cstheme="majorHAnsi"/>
        <w:color w:val="006A8E"/>
        <w:sz w:val="24"/>
      </w:rPr>
      <w:t>2380 Slovenj Gradec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57009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141"/>
    <w:rsid w:val="00B70226"/>
    <w:rsid w:val="00B872C5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B50C8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A3061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semiHidden/>
    <w:qFormat/>
    <w:rsid w:val="00CB50C8"/>
    <w:rPr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CB50C8"/>
    <w:rPr>
      <w:rFonts w:ascii="Calibri" w:eastAsia="Times New Roman" w:hAnsi="Calibri" w:cs="Times New Roman"/>
      <w:sz w:val="20"/>
      <w:szCs w:val="20"/>
    </w:rPr>
  </w:style>
  <w:style w:type="character" w:customStyle="1" w:styleId="FootnoteTextChar1">
    <w:name w:val="Footnote Text Char1"/>
    <w:basedOn w:val="DefaultParagraphFont"/>
    <w:uiPriority w:val="99"/>
    <w:semiHidden/>
    <w:rsid w:val="00CB50C8"/>
    <w:rPr>
      <w:rFonts w:ascii="Arial" w:eastAsiaTheme="minorEastAsia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2026-05-20T12:02:00Z</dcterms:modified>
  <cp:contentStatus/>
</cp:coreProperties>
</file>